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721EA" w14:textId="77777777" w:rsidR="00545C5F" w:rsidRDefault="00545C5F" w:rsidP="00545C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CHAMBERLAYN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0DED01ED" w14:textId="77777777" w:rsidR="00545C5F" w:rsidRDefault="00545C5F" w:rsidP="00545C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586F947F" w14:textId="77777777" w:rsidR="00545C5F" w:rsidRDefault="00545C5F" w:rsidP="00545C5F">
      <w:pPr>
        <w:pStyle w:val="NoSpacing"/>
        <w:rPr>
          <w:rFonts w:cs="Times New Roman"/>
          <w:szCs w:val="24"/>
        </w:rPr>
      </w:pPr>
    </w:p>
    <w:p w14:paraId="4BA0BD34" w14:textId="77777777" w:rsidR="00545C5F" w:rsidRDefault="00545C5F" w:rsidP="00545C5F">
      <w:pPr>
        <w:pStyle w:val="NoSpacing"/>
        <w:rPr>
          <w:rFonts w:cs="Times New Roman"/>
          <w:szCs w:val="24"/>
        </w:rPr>
      </w:pPr>
    </w:p>
    <w:p w14:paraId="70875166" w14:textId="77777777" w:rsidR="00545C5F" w:rsidRDefault="00545C5F" w:rsidP="00545C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Richard, draper(q.v.).</w:t>
      </w:r>
    </w:p>
    <w:p w14:paraId="124AAA46" w14:textId="77777777" w:rsidR="00545C5F" w:rsidRDefault="00545C5F" w:rsidP="00545C5F">
      <w:pPr>
        <w:pStyle w:val="NoSpacing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264)</w:t>
      </w:r>
    </w:p>
    <w:p w14:paraId="5572E86A" w14:textId="77777777" w:rsidR="00545C5F" w:rsidRDefault="00545C5F" w:rsidP="00545C5F">
      <w:pPr>
        <w:pStyle w:val="NoSpacing"/>
        <w:rPr>
          <w:rFonts w:cs="Times New Roman"/>
          <w:szCs w:val="24"/>
        </w:rPr>
      </w:pPr>
    </w:p>
    <w:p w14:paraId="344B120F" w14:textId="77777777" w:rsidR="00545C5F" w:rsidRDefault="00545C5F" w:rsidP="00545C5F">
      <w:pPr>
        <w:pStyle w:val="NoSpacing"/>
        <w:rPr>
          <w:rFonts w:cs="Times New Roman"/>
          <w:szCs w:val="24"/>
        </w:rPr>
      </w:pPr>
    </w:p>
    <w:p w14:paraId="3F00A456" w14:textId="77777777" w:rsidR="00545C5F" w:rsidRDefault="00545C5F" w:rsidP="00545C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Mar.1432</w:t>
      </w:r>
      <w:r>
        <w:rPr>
          <w:rFonts w:cs="Times New Roman"/>
          <w:szCs w:val="24"/>
        </w:rPr>
        <w:tab/>
        <w:t xml:space="preserve">Richard gifted his goods and chattels to her and Geoffrey </w:t>
      </w:r>
      <w:proofErr w:type="spellStart"/>
      <w:r>
        <w:rPr>
          <w:rFonts w:cs="Times New Roman"/>
          <w:szCs w:val="24"/>
        </w:rPr>
        <w:t>Chittok</w:t>
      </w:r>
      <w:proofErr w:type="spellEnd"/>
      <w:r>
        <w:rPr>
          <w:rFonts w:cs="Times New Roman"/>
          <w:szCs w:val="24"/>
        </w:rPr>
        <w:t xml:space="preserve"> of London,</w:t>
      </w:r>
    </w:p>
    <w:p w14:paraId="16AD5DBF" w14:textId="77777777" w:rsidR="00545C5F" w:rsidRDefault="00545C5F" w:rsidP="00545C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draper(q.v.).    (ibid.)</w:t>
      </w:r>
    </w:p>
    <w:p w14:paraId="13F22E73" w14:textId="77777777" w:rsidR="00545C5F" w:rsidRDefault="00545C5F" w:rsidP="00545C5F">
      <w:pPr>
        <w:pStyle w:val="NoSpacing"/>
        <w:rPr>
          <w:rFonts w:cs="Times New Roman"/>
          <w:szCs w:val="24"/>
        </w:rPr>
      </w:pPr>
    </w:p>
    <w:p w14:paraId="4CEC9EE2" w14:textId="77777777" w:rsidR="00545C5F" w:rsidRDefault="00545C5F" w:rsidP="00545C5F">
      <w:pPr>
        <w:pStyle w:val="NoSpacing"/>
        <w:rPr>
          <w:rFonts w:cs="Times New Roman"/>
          <w:szCs w:val="24"/>
        </w:rPr>
      </w:pPr>
    </w:p>
    <w:p w14:paraId="2C982B48" w14:textId="77777777" w:rsidR="00545C5F" w:rsidRDefault="00545C5F" w:rsidP="00545C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2024</w:t>
      </w:r>
    </w:p>
    <w:p w14:paraId="213659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5C83B" w14:textId="77777777" w:rsidR="00545C5F" w:rsidRDefault="00545C5F" w:rsidP="009139A6">
      <w:r>
        <w:separator/>
      </w:r>
    </w:p>
  </w:endnote>
  <w:endnote w:type="continuationSeparator" w:id="0">
    <w:p w14:paraId="6881EDBA" w14:textId="77777777" w:rsidR="00545C5F" w:rsidRDefault="00545C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6F5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9AA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7F8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FABDD" w14:textId="77777777" w:rsidR="00545C5F" w:rsidRDefault="00545C5F" w:rsidP="009139A6">
      <w:r>
        <w:separator/>
      </w:r>
    </w:p>
  </w:footnote>
  <w:footnote w:type="continuationSeparator" w:id="0">
    <w:p w14:paraId="48E83180" w14:textId="77777777" w:rsidR="00545C5F" w:rsidRDefault="00545C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CDD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039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5C0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5F"/>
    <w:rsid w:val="000666E0"/>
    <w:rsid w:val="002510B7"/>
    <w:rsid w:val="00270799"/>
    <w:rsid w:val="00545C5F"/>
    <w:rsid w:val="005C130B"/>
    <w:rsid w:val="0068026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E3B16"/>
  <w15:chartTrackingRefBased/>
  <w15:docId w15:val="{84B38528-C408-41E3-BB91-AB87C3F30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2024-06-25T06:56:00Z</dcterms:created>
  <dcterms:modified xsi:type="dcterms:W3CDTF">2024-06-25T06:57:00Z</dcterms:modified>
</cp:coreProperties>
</file>